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15E39620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="003B4EB6">
        <w:rPr>
          <w:b/>
          <w:lang w:val="en-GB"/>
        </w:rPr>
        <w:t xml:space="preserve"> 46-G016-24</w:t>
      </w:r>
      <w:r w:rsidRPr="00492684">
        <w:rPr>
          <w:lang w:val="en-GB"/>
        </w:rPr>
        <w:tab/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7BAF36A1" w:rsidR="00C44890" w:rsidRPr="00492684" w:rsidRDefault="005B5FC5" w:rsidP="00C44890">
      <w:pPr>
        <w:rPr>
          <w:lang w:val="en-GB"/>
        </w:rPr>
      </w:pPr>
      <w:r w:rsidRPr="005B5FC5">
        <w:rPr>
          <w:lang w:val="en-GB"/>
        </w:rPr>
        <w:t xml:space="preserve">This project is to support efficiency of fuel </w:t>
      </w:r>
      <w:r w:rsidR="009245D7">
        <w:rPr>
          <w:lang w:val="en-GB"/>
        </w:rPr>
        <w:t xml:space="preserve">delivery on </w:t>
      </w:r>
      <w:r w:rsidR="00FE7F22">
        <w:rPr>
          <w:lang w:val="en-GB"/>
        </w:rPr>
        <w:t>the outer island</w:t>
      </w:r>
      <w:r w:rsidRPr="005B5FC5">
        <w:rPr>
          <w:lang w:val="en-GB"/>
        </w:rPr>
        <w:t xml:space="preserve"> from time to time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506125C3" w:rsidR="00C44890" w:rsidRDefault="00C44890" w:rsidP="005B5FC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96B06F5" w14:textId="6A887030" w:rsidR="005B5FC5" w:rsidRPr="005B5FC5" w:rsidRDefault="005B5FC5" w:rsidP="005B5FC5">
      <w:pPr>
        <w:rPr>
          <w:lang w:val="en-GB"/>
        </w:rPr>
      </w:pPr>
      <w:r>
        <w:rPr>
          <w:lang w:val="en-GB"/>
        </w:rPr>
        <w:t>To be installed at outer islands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1CA01FB8" w:rsidR="00C44890" w:rsidRPr="00492684" w:rsidRDefault="005B5FC5" w:rsidP="00C44890">
      <w:pPr>
        <w:rPr>
          <w:lang w:val="en-GB"/>
        </w:rPr>
      </w:pPr>
      <w:r>
        <w:rPr>
          <w:lang w:val="en-GB"/>
        </w:rPr>
        <w:t xml:space="preserve">44 days after first payment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444E7C" w:rsidRPr="00492684" w14:paraId="14520360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AE8CCEB" w14:textId="2958257C" w:rsidR="00444E7C" w:rsidRPr="00492684" w:rsidRDefault="00444E7C" w:rsidP="00C4489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4678" w:type="dxa"/>
          </w:tcPr>
          <w:p w14:paraId="42D02C05" w14:textId="634E0366" w:rsidR="00444E7C" w:rsidRPr="00444E7C" w:rsidRDefault="00EC0E3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7 Outer Islands Power Gate Truck</w:t>
            </w:r>
          </w:p>
          <w:p w14:paraId="1813EA32" w14:textId="33150B4A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C0E39">
              <w:rPr>
                <w:b/>
              </w:rPr>
              <w:t>Truck Specification</w:t>
            </w:r>
          </w:p>
          <w:p w14:paraId="2687C5E5" w14:textId="72F88FEE" w:rsidR="00444E7C" w:rsidRDefault="00FE7F22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Maker: Toyota or Isuzu, Mazda, Hino,</w:t>
            </w:r>
          </w:p>
          <w:p w14:paraId="41BF9EBC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Type: Truck</w:t>
            </w:r>
          </w:p>
          <w:p w14:paraId="6F396324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Steering: Right</w:t>
            </w:r>
          </w:p>
          <w:p w14:paraId="079D5BE9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Transmission: Manual</w:t>
            </w:r>
          </w:p>
          <w:p w14:paraId="3ADBA8A0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Fuel: Diesel</w:t>
            </w:r>
          </w:p>
          <w:p w14:paraId="17E0D7B2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Engine Sizes: 3,000cc – 3,500cc</w:t>
            </w:r>
          </w:p>
          <w:p w14:paraId="27BF8BC7" w14:textId="77777777" w:rsidR="00444E7C" w:rsidRDefault="00444E7C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Loading Capacity – 3 Ton</w:t>
            </w:r>
          </w:p>
          <w:p w14:paraId="7A620909" w14:textId="1E5D146C" w:rsidR="00444E7C" w:rsidRDefault="00FE7F22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</w:t>
            </w:r>
            <w:r w:rsidR="00EC0E39">
              <w:t>–</w:t>
            </w:r>
            <w:r w:rsidR="003276A0">
              <w:t xml:space="preserve"> 2017</w:t>
            </w:r>
          </w:p>
          <w:p w14:paraId="57E2221B" w14:textId="0D282F68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Double rear wheel </w:t>
            </w:r>
          </w:p>
          <w:p w14:paraId="59AF61CD" w14:textId="38531921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Air-Condition</w:t>
            </w:r>
          </w:p>
          <w:p w14:paraId="66F7E6F9" w14:textId="77777777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28344E" w14:textId="05D6AF68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C0E39">
              <w:rPr>
                <w:b/>
              </w:rPr>
              <w:lastRenderedPageBreak/>
              <w:t xml:space="preserve">Power Gate Specification </w:t>
            </w:r>
          </w:p>
          <w:p w14:paraId="13F772F7" w14:textId="2B4A9FB3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0E39">
              <w:t>Operate on 24V Low Voltage</w:t>
            </w:r>
          </w:p>
          <w:p w14:paraId="495EF63E" w14:textId="209AFA47" w:rsid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C0E39">
              <w:t xml:space="preserve">Lifting Capacity: 1000kg </w:t>
            </w:r>
          </w:p>
          <w:p w14:paraId="68DD527E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803867" w14:textId="77777777" w:rsidR="00EC0E39" w:rsidRPr="00EC0E39" w:rsidRDefault="00EC0E39" w:rsidP="00444E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300A43D7" w14:textId="35A2D4F3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14D95B3C" w14:textId="2392679C" w:rsidR="00444E7C" w:rsidRPr="00492684" w:rsidRDefault="00E71DA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7</w:t>
            </w:r>
          </w:p>
        </w:tc>
        <w:tc>
          <w:tcPr>
            <w:tcW w:w="1559" w:type="dxa"/>
          </w:tcPr>
          <w:p w14:paraId="718DD540" w14:textId="6BA9C212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93AEAE3" w14:textId="4C38298E" w:rsidR="00444E7C" w:rsidRPr="00492684" w:rsidRDefault="00444E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600B39D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C8263" w14:textId="77777777" w:rsidR="00FC34F9" w:rsidRDefault="00FC34F9">
      <w:r>
        <w:separator/>
      </w:r>
    </w:p>
  </w:endnote>
  <w:endnote w:type="continuationSeparator" w:id="0">
    <w:p w14:paraId="0A58C55D" w14:textId="77777777" w:rsidR="00FC34F9" w:rsidRDefault="00FC34F9">
      <w:r>
        <w:continuationSeparator/>
      </w:r>
    </w:p>
  </w:endnote>
  <w:endnote w:type="continuationNotice" w:id="1">
    <w:p w14:paraId="0A92D19B" w14:textId="77777777" w:rsidR="00FC34F9" w:rsidRDefault="00FC3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276A0" w:rsidRPr="003276A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276A0" w:rsidRPr="003276A0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9A759D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71DA4">
      <w:rPr>
        <w:noProof/>
      </w:rPr>
      <w:t>2024-11-29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D8984" w14:textId="77777777" w:rsidR="00FC34F9" w:rsidRDefault="00FC34F9">
      <w:r>
        <w:separator/>
      </w:r>
    </w:p>
  </w:footnote>
  <w:footnote w:type="continuationSeparator" w:id="0">
    <w:p w14:paraId="5B4EE1D9" w14:textId="77777777" w:rsidR="00FC34F9" w:rsidRDefault="00FC34F9">
      <w:r>
        <w:continuationSeparator/>
      </w:r>
    </w:p>
  </w:footnote>
  <w:footnote w:type="continuationNotice" w:id="1">
    <w:p w14:paraId="05FA009F" w14:textId="77777777" w:rsidR="00FC34F9" w:rsidRDefault="00FC34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23A590F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F013E"/>
    <w:multiLevelType w:val="hybridMultilevel"/>
    <w:tmpl w:val="CDDC2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2D2"/>
    <w:multiLevelType w:val="hybridMultilevel"/>
    <w:tmpl w:val="9EE68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3DB9"/>
    <w:multiLevelType w:val="hybridMultilevel"/>
    <w:tmpl w:val="A06E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E2282"/>
    <w:multiLevelType w:val="hybridMultilevel"/>
    <w:tmpl w:val="0CC4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265454">
    <w:abstractNumId w:val="3"/>
  </w:num>
  <w:num w:numId="2" w16cid:durableId="563445503">
    <w:abstractNumId w:val="17"/>
  </w:num>
  <w:num w:numId="3" w16cid:durableId="1429305170">
    <w:abstractNumId w:val="18"/>
  </w:num>
  <w:num w:numId="4" w16cid:durableId="1955481533">
    <w:abstractNumId w:val="8"/>
  </w:num>
  <w:num w:numId="5" w16cid:durableId="1149442010">
    <w:abstractNumId w:val="7"/>
  </w:num>
  <w:num w:numId="6" w16cid:durableId="2005277788">
    <w:abstractNumId w:val="12"/>
  </w:num>
  <w:num w:numId="7" w16cid:durableId="662124610">
    <w:abstractNumId w:val="9"/>
  </w:num>
  <w:num w:numId="8" w16cid:durableId="1214728931">
    <w:abstractNumId w:val="14"/>
  </w:num>
  <w:num w:numId="9" w16cid:durableId="2063555431">
    <w:abstractNumId w:val="0"/>
  </w:num>
  <w:num w:numId="10" w16cid:durableId="1046417363">
    <w:abstractNumId w:val="13"/>
  </w:num>
  <w:num w:numId="11" w16cid:durableId="516501389">
    <w:abstractNumId w:val="4"/>
  </w:num>
  <w:num w:numId="12" w16cid:durableId="457407896">
    <w:abstractNumId w:val="11"/>
  </w:num>
  <w:num w:numId="13" w16cid:durableId="1699163840">
    <w:abstractNumId w:val="16"/>
  </w:num>
  <w:num w:numId="14" w16cid:durableId="718044357">
    <w:abstractNumId w:val="6"/>
  </w:num>
  <w:num w:numId="15" w16cid:durableId="1480461412">
    <w:abstractNumId w:val="10"/>
  </w:num>
  <w:num w:numId="16" w16cid:durableId="1147934257">
    <w:abstractNumId w:val="1"/>
  </w:num>
  <w:num w:numId="17" w16cid:durableId="571625623">
    <w:abstractNumId w:val="15"/>
  </w:num>
  <w:num w:numId="18" w16cid:durableId="800347603">
    <w:abstractNumId w:val="2"/>
  </w:num>
  <w:num w:numId="19" w16cid:durableId="209659209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176B1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4651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6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B6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410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4E7C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D3F"/>
    <w:rsid w:val="00487F5F"/>
    <w:rsid w:val="00490A18"/>
    <w:rsid w:val="00490E21"/>
    <w:rsid w:val="00490FF0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3DFB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67F"/>
    <w:rsid w:val="005B4C15"/>
    <w:rsid w:val="005B561F"/>
    <w:rsid w:val="005B5FC5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2C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6E8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5D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DE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2BE"/>
    <w:rsid w:val="00A54748"/>
    <w:rsid w:val="00A54D83"/>
    <w:rsid w:val="00A56FF1"/>
    <w:rsid w:val="00A6073D"/>
    <w:rsid w:val="00A6216D"/>
    <w:rsid w:val="00A62503"/>
    <w:rsid w:val="00A6270D"/>
    <w:rsid w:val="00A62C13"/>
    <w:rsid w:val="00A636C1"/>
    <w:rsid w:val="00A638F5"/>
    <w:rsid w:val="00A6477E"/>
    <w:rsid w:val="00A64E4F"/>
    <w:rsid w:val="00A6603C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591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1A1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62E9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1DA4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A7F76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39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F0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5256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4F9"/>
    <w:rsid w:val="00FC3E53"/>
    <w:rsid w:val="00FC4E9D"/>
    <w:rsid w:val="00FC5BCC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F22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490FF0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C9E93C-16C2-452F-AEA9-9314A241B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3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2013-10-18T08:32:00Z</cp:lastPrinted>
  <dcterms:created xsi:type="dcterms:W3CDTF">2024-11-27T22:15:00Z</dcterms:created>
  <dcterms:modified xsi:type="dcterms:W3CDTF">2024-11-29T00:17:00Z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